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61A03" w14:textId="4A85D08D" w:rsidR="00CC02FE" w:rsidRPr="00460BD1" w:rsidRDefault="00CC02FE" w:rsidP="00CC02FE">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Pr="00460BD1">
        <w:rPr>
          <w:rFonts w:ascii="Arial" w:eastAsia="宋体" w:hAnsi="Arial"/>
          <w:b/>
          <w:noProof/>
          <w:sz w:val="24"/>
        </w:rPr>
        <w:t>S2-240</w:t>
      </w:r>
      <w:r w:rsidR="00222C92">
        <w:rPr>
          <w:rFonts w:ascii="Arial" w:eastAsia="宋体" w:hAnsi="Arial"/>
          <w:b/>
          <w:noProof/>
          <w:sz w:val="24"/>
        </w:rPr>
        <w:t>9768</w:t>
      </w:r>
    </w:p>
    <w:p w14:paraId="0F8042B9" w14:textId="33E8CF81" w:rsidR="0016009B" w:rsidRDefault="00CC02FE" w:rsidP="00CC02FE">
      <w:pPr>
        <w:pStyle w:val="CRCoverPage"/>
        <w:tabs>
          <w:tab w:val="right" w:pos="5103"/>
          <w:tab w:val="right" w:pos="9639"/>
        </w:tabs>
        <w:outlineLvl w:val="0"/>
        <w:rPr>
          <w:b/>
          <w:noProof/>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Pr>
          <w:rFonts w:eastAsia="宋体"/>
          <w:b/>
          <w:noProof/>
          <w:sz w:val="24"/>
        </w:rPr>
        <w:tab/>
      </w:r>
      <w:r w:rsidR="0016009B">
        <w:rPr>
          <w:b/>
          <w:noProof/>
          <w:sz w:val="24"/>
        </w:rPr>
        <w:tab/>
      </w:r>
      <w:r w:rsidR="0016009B">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4F226E">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6F5797" w:rsidR="001E41F3" w:rsidRPr="00410371" w:rsidRDefault="00222C92" w:rsidP="00E5321A">
            <w:pPr>
              <w:pStyle w:val="CRCoverPage"/>
              <w:spacing w:after="0"/>
              <w:jc w:val="center"/>
              <w:rPr>
                <w:noProof/>
              </w:rPr>
            </w:pPr>
            <w:r>
              <w:rPr>
                <w:b/>
                <w:noProof/>
                <w:sz w:val="28"/>
              </w:rPr>
              <w:t>0258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D8EB6" w:rsidR="001E41F3" w:rsidRPr="00410371" w:rsidRDefault="00A875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C1BF1" w:rsidR="001E41F3" w:rsidRPr="00410371" w:rsidRDefault="005D1480">
            <w:pPr>
              <w:pStyle w:val="CRCoverPage"/>
              <w:spacing w:after="0"/>
              <w:jc w:val="center"/>
              <w:rPr>
                <w:noProof/>
                <w:sz w:val="28"/>
              </w:rPr>
            </w:pPr>
            <w:r w:rsidRPr="005D1480">
              <w:rPr>
                <w:b/>
                <w:noProof/>
                <w:sz w:val="28"/>
              </w:rPr>
              <w:t>19</w:t>
            </w:r>
            <w:r w:rsidR="00AE7E78" w:rsidRPr="005D1480">
              <w:rPr>
                <w:b/>
                <w:noProof/>
                <w:sz w:val="28"/>
              </w:rPr>
              <w:t>.</w:t>
            </w:r>
            <w:r w:rsidRPr="005D1480">
              <w:rPr>
                <w:b/>
                <w:noProof/>
                <w:sz w:val="28"/>
              </w:rPr>
              <w:t>0</w:t>
            </w:r>
            <w:r w:rsidR="00AE7E78" w:rsidRPr="005D1480">
              <w:rPr>
                <w:b/>
                <w:noProof/>
                <w:sz w:val="28"/>
              </w:rPr>
              <w:t>.</w:t>
            </w:r>
            <w:r w:rsidR="005523AA" w:rsidRPr="005D14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5283F701" w:rsidR="001E41F3" w:rsidRPr="000F7D23" w:rsidRDefault="00A87540">
            <w:pPr>
              <w:pStyle w:val="CRCoverPage"/>
              <w:spacing w:after="0"/>
              <w:ind w:left="100"/>
              <w:rPr>
                <w:noProof/>
              </w:rPr>
            </w:pPr>
            <w:r w:rsidRPr="00A87540">
              <w:t>KI#1</w:t>
            </w:r>
            <w:r w:rsidR="00CF7406">
              <w:t xml:space="preserve"> </w:t>
            </w:r>
            <w:r w:rsidR="005A215E" w:rsidRPr="005A215E">
              <w:t>EAS rediscovery for PDU session with local SMF</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5F741915" w:rsidR="001E41F3" w:rsidRPr="00A46448" w:rsidRDefault="00CC34BE">
            <w:pPr>
              <w:pStyle w:val="CRCoverPage"/>
              <w:spacing w:after="0"/>
              <w:ind w:left="100"/>
              <w:rPr>
                <w:noProof/>
              </w:rPr>
            </w:pPr>
            <w:r w:rsidRPr="00CC34BE">
              <w:rPr>
                <w:noProof/>
              </w:rPr>
              <w:t>eEDGE_5GC_ph3</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6B6B3E46" w:rsidR="001E41F3" w:rsidRPr="00323A73" w:rsidRDefault="00EF6A2F">
            <w:pPr>
              <w:pStyle w:val="CRCoverPage"/>
              <w:spacing w:after="0"/>
              <w:ind w:left="100"/>
              <w:rPr>
                <w:noProof/>
                <w:highlight w:val="green"/>
                <w:lang w:val="en-US"/>
              </w:rPr>
            </w:pPr>
            <w:r w:rsidRPr="005D1480">
              <w:rPr>
                <w:noProof/>
              </w:rPr>
              <w:t>202</w:t>
            </w:r>
            <w:r w:rsidR="0075388F" w:rsidRPr="005D1480">
              <w:rPr>
                <w:noProof/>
              </w:rPr>
              <w:t>4</w:t>
            </w:r>
            <w:r w:rsidRPr="005D1480">
              <w:rPr>
                <w:noProof/>
              </w:rPr>
              <w:t>-</w:t>
            </w:r>
            <w:r w:rsidR="005D1480">
              <w:rPr>
                <w:noProof/>
              </w:rPr>
              <w:t>10</w:t>
            </w:r>
            <w:r w:rsidRPr="005D1480">
              <w:rPr>
                <w:noProof/>
              </w:rPr>
              <w:t>-</w:t>
            </w:r>
            <w:r w:rsidR="00A46448" w:rsidRPr="005D1480">
              <w:rPr>
                <w:noProof/>
              </w:rPr>
              <w:t>0</w:t>
            </w:r>
            <w:r w:rsidR="005D1480">
              <w:rPr>
                <w:noProof/>
              </w:rPr>
              <w:t>4</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A46448" w:rsidRDefault="001E41F3">
            <w:pPr>
              <w:pStyle w:val="CRCoverPage"/>
              <w:spacing w:after="0"/>
              <w:rPr>
                <w:noProof/>
                <w:sz w:val="8"/>
                <w:szCs w:val="8"/>
              </w:rPr>
            </w:pPr>
          </w:p>
        </w:tc>
        <w:tc>
          <w:tcPr>
            <w:tcW w:w="2267" w:type="dxa"/>
            <w:gridSpan w:val="2"/>
          </w:tcPr>
          <w:p w14:paraId="0FBCFC35" w14:textId="77777777" w:rsidR="001E41F3" w:rsidRPr="00A46448"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30244847" w:rsidR="001E41F3" w:rsidRPr="00A46448" w:rsidRDefault="00E112BD" w:rsidP="00D24991">
            <w:pPr>
              <w:pStyle w:val="CRCoverPage"/>
              <w:spacing w:after="0"/>
              <w:ind w:left="100" w:right="-609"/>
              <w:rPr>
                <w:b/>
                <w:noProof/>
              </w:rPr>
            </w:pPr>
            <w:r w:rsidRPr="00A46448">
              <w:rPr>
                <w:b/>
                <w:noProof/>
              </w:rPr>
              <w:t>B</w:t>
            </w:r>
          </w:p>
        </w:tc>
        <w:tc>
          <w:tcPr>
            <w:tcW w:w="3402" w:type="dxa"/>
            <w:gridSpan w:val="5"/>
            <w:tcBorders>
              <w:left w:val="nil"/>
            </w:tcBorders>
          </w:tcPr>
          <w:p w14:paraId="617AE5C6" w14:textId="77777777" w:rsidR="001E41F3" w:rsidRPr="00A46448"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6A06BEC9" w:rsidR="001E41F3" w:rsidRPr="000F7D23" w:rsidRDefault="00AE7E78">
            <w:pPr>
              <w:pStyle w:val="CRCoverPage"/>
              <w:spacing w:after="0"/>
              <w:ind w:left="100"/>
              <w:rPr>
                <w:noProof/>
              </w:rPr>
            </w:pPr>
            <w:r w:rsidRPr="000F7D23">
              <w:rPr>
                <w:noProof/>
              </w:rPr>
              <w:t>Rel-1</w:t>
            </w:r>
            <w:r w:rsidR="000B7D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FF305" w14:textId="324BFFFF" w:rsidR="00386D50" w:rsidRDefault="00386D50" w:rsidP="000B7DF3">
            <w:pPr>
              <w:pStyle w:val="CRCoverPage"/>
              <w:spacing w:after="0"/>
              <w:ind w:left="100"/>
              <w:rPr>
                <w:rFonts w:cs="Arial"/>
                <w:noProof/>
                <w:lang w:eastAsia="zh-CN"/>
              </w:rPr>
            </w:pPr>
            <w:r w:rsidRPr="001264DD">
              <w:rPr>
                <w:rFonts w:cs="Arial"/>
                <w:noProof/>
                <w:lang w:eastAsia="ko-KR"/>
              </w:rPr>
              <w:t>According to the conclusion of TR 23.700-49</w:t>
            </w:r>
            <w:r w:rsidR="00EA1855">
              <w:rPr>
                <w:rFonts w:cs="Arial"/>
              </w:rPr>
              <w:t>, t</w:t>
            </w:r>
            <w:r w:rsidR="008E362A" w:rsidRPr="001264DD">
              <w:rPr>
                <w:rFonts w:cs="Arial"/>
                <w:noProof/>
                <w:lang w:eastAsia="zh-CN"/>
              </w:rPr>
              <w:t xml:space="preserve">he SMF may not </w:t>
            </w:r>
            <w:r w:rsidR="0037188E" w:rsidRPr="001264DD">
              <w:rPr>
                <w:rFonts w:cs="Arial"/>
                <w:noProof/>
                <w:lang w:eastAsia="zh-CN"/>
              </w:rPr>
              <w:t>have EAS Deployment Information</w:t>
            </w:r>
            <w:r w:rsidR="003A2B4A" w:rsidRPr="001264DD">
              <w:rPr>
                <w:rFonts w:cs="Arial"/>
                <w:noProof/>
                <w:lang w:eastAsia="zh-CN"/>
              </w:rPr>
              <w:t xml:space="preserve"> and EAS information related to the L-DN</w:t>
            </w:r>
            <w:r w:rsidR="008E362A" w:rsidRPr="001264DD">
              <w:rPr>
                <w:rFonts w:cs="Arial"/>
                <w:noProof/>
                <w:lang w:eastAsia="zh-CN"/>
              </w:rPr>
              <w:t xml:space="preserve">, since </w:t>
            </w:r>
            <w:r w:rsidR="00144765" w:rsidRPr="001264DD">
              <w:rPr>
                <w:rFonts w:cs="Arial"/>
                <w:noProof/>
                <w:lang w:eastAsia="zh-CN"/>
              </w:rPr>
              <w:t>EDI</w:t>
            </w:r>
            <w:r w:rsidR="008E362A" w:rsidRPr="001264DD">
              <w:rPr>
                <w:rFonts w:cs="Arial"/>
                <w:noProof/>
                <w:lang w:eastAsia="zh-CN"/>
              </w:rPr>
              <w:t xml:space="preserve"> </w:t>
            </w:r>
            <w:r w:rsidR="00144765" w:rsidRPr="001264DD">
              <w:rPr>
                <w:rFonts w:cs="Arial"/>
                <w:noProof/>
                <w:lang w:eastAsia="zh-CN"/>
              </w:rPr>
              <w:t>management and EAS discovery related handling are performed by I-SMF</w:t>
            </w:r>
            <w:r w:rsidR="008E362A" w:rsidRPr="001264DD">
              <w:rPr>
                <w:rFonts w:cs="Arial"/>
                <w:noProof/>
                <w:lang w:eastAsia="zh-CN"/>
              </w:rPr>
              <w:t>.</w:t>
            </w:r>
            <w:r w:rsidR="00323A73">
              <w:rPr>
                <w:rFonts w:cs="Arial"/>
                <w:noProof/>
                <w:lang w:eastAsia="zh-CN"/>
              </w:rPr>
              <w:t xml:space="preserve"> This is also due to the EAS is discovered and selected by I-SMF and not aware by the SMF.</w:t>
            </w:r>
            <w:r w:rsidR="0023155D" w:rsidRPr="001264DD">
              <w:rPr>
                <w:rFonts w:cs="Arial"/>
                <w:noProof/>
                <w:lang w:eastAsia="zh-CN"/>
              </w:rPr>
              <w:t xml:space="preserve"> </w:t>
            </w:r>
            <w:r w:rsidR="00785D65" w:rsidRPr="001264DD">
              <w:rPr>
                <w:rFonts w:cs="Arial"/>
                <w:noProof/>
                <w:lang w:eastAsia="zh-CN"/>
              </w:rPr>
              <w:t xml:space="preserve">Hence, </w:t>
            </w:r>
            <w:r w:rsidR="00063505" w:rsidRPr="001264DD">
              <w:rPr>
                <w:rFonts w:cs="Arial"/>
                <w:noProof/>
                <w:lang w:eastAsia="zh-CN"/>
              </w:rPr>
              <w:t xml:space="preserve">in EAS rediscovery procedure, </w:t>
            </w:r>
            <w:r w:rsidR="00785D65" w:rsidRPr="001264DD">
              <w:rPr>
                <w:rFonts w:cs="Arial"/>
                <w:noProof/>
                <w:lang w:eastAsia="zh-CN"/>
              </w:rPr>
              <w:t>t</w:t>
            </w:r>
            <w:r w:rsidR="0023155D" w:rsidRPr="001264DD">
              <w:rPr>
                <w:rFonts w:cs="Arial"/>
                <w:noProof/>
                <w:lang w:eastAsia="zh-CN"/>
              </w:rPr>
              <w:t>he impact field should be determined by the I-SMF</w:t>
            </w:r>
            <w:r w:rsidR="003A2B4A" w:rsidRPr="001264DD">
              <w:rPr>
                <w:rFonts w:cs="Arial"/>
                <w:noProof/>
                <w:lang w:eastAsia="zh-CN"/>
              </w:rPr>
              <w:t>:</w:t>
            </w:r>
          </w:p>
          <w:p w14:paraId="33B57583" w14:textId="18A2DE62" w:rsidR="003A2B4A" w:rsidRPr="001264DD" w:rsidRDefault="003A2B4A" w:rsidP="001264DD">
            <w:pPr>
              <w:pStyle w:val="B1"/>
              <w:spacing w:before="60" w:after="0"/>
              <w:rPr>
                <w:rFonts w:ascii="Arial" w:hAnsi="Arial" w:cs="Arial"/>
                <w:noProof/>
                <w:lang w:eastAsia="zh-CN"/>
              </w:rPr>
            </w:pPr>
            <w:r w:rsidRPr="001264DD">
              <w:rPr>
                <w:rFonts w:ascii="Arial" w:hAnsi="Arial" w:cs="Arial"/>
                <w:noProof/>
                <w:lang w:eastAsia="zh-CN"/>
              </w:rPr>
              <w:t>-  For UE mobility triggered EAS rediscovery, only I-SMF know whether L-PSA needs to be inserted/changed/removed.</w:t>
            </w:r>
          </w:p>
          <w:p w14:paraId="67FB37A6" w14:textId="77777777" w:rsidR="00EA1855" w:rsidRDefault="003A2B4A" w:rsidP="00EA1855">
            <w:pPr>
              <w:pStyle w:val="B1"/>
              <w:spacing w:after="60"/>
              <w:rPr>
                <w:rFonts w:ascii="Arial" w:hAnsi="Arial" w:cs="Arial"/>
                <w:noProof/>
                <w:lang w:eastAsia="zh-CN"/>
              </w:rPr>
            </w:pPr>
            <w:r w:rsidRPr="001264DD">
              <w:rPr>
                <w:rFonts w:ascii="Arial" w:hAnsi="Arial" w:cs="Arial"/>
                <w:noProof/>
                <w:lang w:eastAsia="zh-CN"/>
              </w:rPr>
              <w:t>-  For AF triggered EAS rediscovery, only I-SMF can determine the impact field corresponding to the Application Identifier prvodied by AF based on EDI.</w:t>
            </w:r>
          </w:p>
          <w:p w14:paraId="708AA7DE" w14:textId="39115868" w:rsidR="00EA1855" w:rsidRPr="00EA1855" w:rsidRDefault="003F7886" w:rsidP="00EA1855">
            <w:pPr>
              <w:pStyle w:val="CRCoverPage"/>
              <w:spacing w:after="0"/>
              <w:ind w:left="100"/>
              <w:rPr>
                <w:noProof/>
                <w:lang w:eastAsia="zh-CN"/>
              </w:rPr>
            </w:pPr>
            <w:r>
              <w:rPr>
                <w:rFonts w:cs="Arial"/>
                <w:noProof/>
                <w:lang w:eastAsia="zh-CN"/>
              </w:rPr>
              <w:t>I</w:t>
            </w:r>
            <w:r w:rsidRPr="00EA1855">
              <w:rPr>
                <w:rFonts w:cs="Arial"/>
                <w:noProof/>
                <w:lang w:eastAsia="zh-CN"/>
              </w:rPr>
              <w:t>n 164# meeting</w:t>
            </w:r>
            <w:r>
              <w:rPr>
                <w:rFonts w:cs="Arial"/>
                <w:noProof/>
                <w:lang w:eastAsia="zh-CN"/>
              </w:rPr>
              <w:t xml:space="preserve">, description about </w:t>
            </w:r>
            <w:r w:rsidR="00EA1855" w:rsidRPr="00EA1855">
              <w:rPr>
                <w:rFonts w:cs="Arial" w:hint="eastAsia"/>
                <w:noProof/>
                <w:lang w:eastAsia="zh-CN"/>
              </w:rPr>
              <w:t>U</w:t>
            </w:r>
            <w:r w:rsidR="00EA1855" w:rsidRPr="00EA1855">
              <w:rPr>
                <w:rFonts w:cs="Arial"/>
                <w:noProof/>
                <w:lang w:eastAsia="zh-CN"/>
              </w:rPr>
              <w:t>E mobility case has been agreed, this contribution proposes to add clarficiations about AF triggered EAS rediscovery.</w:t>
            </w:r>
          </w:p>
        </w:tc>
      </w:tr>
      <w:tr w:rsidR="001E41F3" w14:paraId="4CA74D09" w14:textId="77777777" w:rsidTr="00547111">
        <w:tc>
          <w:tcPr>
            <w:tcW w:w="2694" w:type="dxa"/>
            <w:gridSpan w:val="2"/>
            <w:tcBorders>
              <w:left w:val="single" w:sz="4" w:space="0" w:color="auto"/>
            </w:tcBorders>
          </w:tcPr>
          <w:p w14:paraId="2D0866D6" w14:textId="7E6BE29D"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2C7945" w:rsidR="0001155E" w:rsidRPr="009E3056" w:rsidRDefault="00673E85" w:rsidP="009E3056">
            <w:pPr>
              <w:pStyle w:val="CRCoverPage"/>
              <w:spacing w:after="0"/>
              <w:ind w:left="100"/>
              <w:rPr>
                <w:noProof/>
                <w:highlight w:val="green"/>
                <w:lang w:eastAsia="zh-CN"/>
              </w:rPr>
            </w:pPr>
            <w:r>
              <w:rPr>
                <w:noProof/>
                <w:lang w:eastAsia="zh-CN"/>
              </w:rPr>
              <w:t xml:space="preserve">Add related descriptions for </w:t>
            </w:r>
            <w:r w:rsidR="00B24DB7">
              <w:rPr>
                <w:noProof/>
                <w:lang w:eastAsia="zh-CN"/>
              </w:rPr>
              <w:t xml:space="preserve">AF triggered </w:t>
            </w:r>
            <w:r>
              <w:rPr>
                <w:noProof/>
                <w:lang w:eastAsia="zh-CN"/>
              </w:rPr>
              <w:t>EAS rediscovery in clause 6.2.3.3.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87540"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534F8" w:rsidR="001E41F3" w:rsidRPr="00A87540" w:rsidRDefault="00D859BC" w:rsidP="00532D5C">
            <w:pPr>
              <w:pStyle w:val="CRCoverPage"/>
              <w:spacing w:after="0"/>
              <w:ind w:left="100"/>
              <w:rPr>
                <w:noProof/>
                <w:highlight w:val="green"/>
                <w:lang w:eastAsia="zh-CN"/>
              </w:rPr>
            </w:pPr>
            <w:r>
              <w:rPr>
                <w:noProof/>
                <w:lang w:eastAsia="zh-CN"/>
              </w:rPr>
              <w:t xml:space="preserve">EAS rediscovery </w:t>
            </w:r>
            <w:r w:rsidR="00921327">
              <w:rPr>
                <w:noProof/>
                <w:lang w:eastAsia="zh-CN"/>
              </w:rPr>
              <w:t>cannot be</w:t>
            </w:r>
            <w:r>
              <w:rPr>
                <w:noProof/>
                <w:lang w:eastAsia="zh-CN"/>
              </w:rPr>
              <w:t xml:space="preserve"> supported in </w:t>
            </w:r>
            <w:r w:rsidR="00854531">
              <w:rPr>
                <w:noProof/>
                <w:lang w:eastAsia="zh-CN"/>
              </w:rPr>
              <w:t>Local Offloading Management supported</w:t>
            </w:r>
            <w:r>
              <w:rPr>
                <w:noProof/>
                <w:lang w:eastAsia="zh-CN"/>
              </w:rPr>
              <w:t xml:space="preserve">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20CAA" w:rsidR="001E41F3" w:rsidRPr="000F7D23" w:rsidRDefault="008B6D45">
            <w:pPr>
              <w:pStyle w:val="CRCoverPage"/>
              <w:spacing w:after="0"/>
              <w:ind w:left="100"/>
              <w:rPr>
                <w:noProof/>
              </w:rPr>
            </w:pPr>
            <w:r>
              <w:rPr>
                <w:noProof/>
                <w:lang w:eastAsia="zh-CN"/>
              </w:rPr>
              <w:t>6.2.3.3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5A717" w:rsidR="001E41F3" w:rsidRPr="00F27EC3" w:rsidRDefault="000B7DF3">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7C181C"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155681E5" w:rsidR="001E41F3" w:rsidRPr="00F27EC3" w:rsidRDefault="00761FD3">
            <w:pPr>
              <w:pStyle w:val="CRCoverPage"/>
              <w:spacing w:after="0"/>
              <w:ind w:left="99"/>
              <w:rPr>
                <w:noProof/>
              </w:rPr>
            </w:pPr>
            <w:r w:rsidRPr="00167A63">
              <w:rPr>
                <w:noProof/>
              </w:rPr>
              <w:t>TS</w:t>
            </w:r>
            <w:r w:rsidR="00167A63" w:rsidRPr="00167A63">
              <w:rPr>
                <w:noProof/>
              </w:rPr>
              <w:t xml:space="preserve"> 23.502</w:t>
            </w:r>
            <w:r w:rsidRPr="00167A63">
              <w:rPr>
                <w:noProof/>
              </w:rPr>
              <w:t xml:space="preserve"> </w:t>
            </w:r>
            <w:r w:rsidRPr="00032CFE">
              <w:rPr>
                <w:noProof/>
              </w:rPr>
              <w:t xml:space="preserve">CR </w:t>
            </w:r>
            <w:r w:rsidR="004929A6" w:rsidRPr="004929A6">
              <w:rPr>
                <w:noProof/>
              </w:rPr>
              <w:t>4896</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0166F8" w14:textId="263DD77A"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01CD709" w14:textId="77777777" w:rsidR="002474B3" w:rsidRDefault="002474B3" w:rsidP="002474B3">
      <w:pPr>
        <w:pStyle w:val="4"/>
        <w:rPr>
          <w:lang w:eastAsia="en-GB"/>
        </w:rPr>
      </w:pPr>
      <w:bookmarkStart w:id="2" w:name="_CR6_7_1"/>
      <w:bookmarkStart w:id="3" w:name="_Toc178073722"/>
      <w:bookmarkStart w:id="4" w:name="_Toc170199142"/>
      <w:bookmarkEnd w:id="1"/>
      <w:bookmarkEnd w:id="2"/>
      <w:r>
        <w:lastRenderedPageBreak/>
        <w:t>6.2.3.3</w:t>
      </w:r>
      <w:r>
        <w:tab/>
        <w:t>EAS Re-discovery Procedure at Edge Relocation</w:t>
      </w:r>
      <w:bookmarkEnd w:id="3"/>
    </w:p>
    <w:p w14:paraId="6D721B01" w14:textId="77777777" w:rsidR="002474B3" w:rsidRDefault="002474B3" w:rsidP="002474B3">
      <w:r>
        <w:t>The support for EAS rediscovery indication procedure enables the UE to refresh stale EAS information stored locally so that the UE can trigger EAS discovery procedure to discover new EAS information.</w:t>
      </w:r>
    </w:p>
    <w:p w14:paraId="4D82F20B" w14:textId="77777777" w:rsidR="002474B3" w:rsidRDefault="002474B3" w:rsidP="002474B3">
      <w:r>
        <w:t>For PDU Session with Session Breakout connectivity, the UE may indicate its support for refreshing stale EAS information to the SMF during the PDU Session Establishment procedure or, when the UE moves from EPS to 5GS for the first time, by using the PDU Session Modification procedure. If the UE indicates such support, the SMF may send to the UE the EAS rediscovery indication, with an optional impact field, so that the UE may trigger to re-discover the EAS (see the step 2 of Figure 6.2.3.3-1) after the insertion/change/removal of an L-PSA based on AF influence or its local configuration using the PDU Session Modification procedure, or based on the AF triggered EAS relocation.</w:t>
      </w:r>
    </w:p>
    <w:p w14:paraId="338C81D0" w14:textId="77777777" w:rsidR="002474B3" w:rsidRDefault="002474B3" w:rsidP="002474B3">
      <w:r>
        <w:t>This procedure is used by the SMF to trigger the EAS rediscovery procedure when a new connection to EAS need to be established. It applies to both Session Breakout using ULCL and Session Breakout using BP.</w:t>
      </w:r>
    </w:p>
    <w:p w14:paraId="305CDF08" w14:textId="77777777" w:rsidR="002474B3" w:rsidRDefault="002474B3" w:rsidP="002474B3">
      <w:pPr>
        <w:pStyle w:val="TH"/>
      </w:pPr>
      <w:r>
        <w:t xml:space="preserve"> </w:t>
      </w:r>
      <w:r>
        <w:rPr>
          <w:rFonts w:eastAsia="Times New Roman"/>
          <w:lang w:eastAsia="en-GB"/>
        </w:rPr>
        <w:object w:dxaOrig="7125" w:dyaOrig="2820" w14:anchorId="0FF333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5pt;height:141.1pt" o:ole="">
            <v:imagedata r:id="rId12" o:title="" cropbottom="14487f"/>
          </v:shape>
          <o:OLEObject Type="Embed" ProgID="Visio.Drawing.15" ShapeID="_x0000_i1025" DrawAspect="Content" ObjectID="_1789500203" r:id="rId13"/>
        </w:object>
      </w:r>
    </w:p>
    <w:p w14:paraId="75E500E8" w14:textId="77777777" w:rsidR="002474B3" w:rsidRDefault="002474B3" w:rsidP="002474B3">
      <w:pPr>
        <w:pStyle w:val="TF"/>
      </w:pPr>
      <w:bookmarkStart w:id="5" w:name="_CRFigure6_2_3_31"/>
      <w:r>
        <w:t xml:space="preserve">Figure </w:t>
      </w:r>
      <w:bookmarkEnd w:id="5"/>
      <w:r>
        <w:t>6.2.3.3-1: EAS re-discovery procedure at Edge relocation</w:t>
      </w:r>
    </w:p>
    <w:p w14:paraId="6D60BDAA" w14:textId="77777777" w:rsidR="002474B3" w:rsidRDefault="002474B3" w:rsidP="002474B3">
      <w:r>
        <w:t>During a previous EAS Discovery procedure on this PDU Session the UE may have EAS information (i.e. EAS IP address corresponding to an EAS FQDN) locally stored, e.g. acquired during the previous connection with the EAS (for more information see Annex C UE considerations for EAS (re)discovery).</w:t>
      </w:r>
    </w:p>
    <w:p w14:paraId="3359067D" w14:textId="77777777" w:rsidR="002474B3" w:rsidRDefault="002474B3" w:rsidP="002474B3">
      <w:pPr>
        <w:pStyle w:val="B1"/>
      </w:pPr>
      <w:r>
        <w:t>1a.</w:t>
      </w:r>
      <w:r>
        <w:tab/>
        <w:t>Due to the UE mobility the SMF triggers L-PSA insertion, change or removal for the PDU Session. The insertion, change or removal of L-PSA triggers EAS rediscovery.</w:t>
      </w:r>
    </w:p>
    <w:p w14:paraId="795ABA41" w14:textId="77777777" w:rsidR="002474B3" w:rsidRDefault="002474B3" w:rsidP="002474B3">
      <w:pPr>
        <w:pStyle w:val="B1"/>
      </w:pPr>
      <w:r>
        <w:tab/>
        <w:t>The L-PSA insertion, change or removal for the PDU Session may be triggered due to update of a common DNAI.</w:t>
      </w:r>
    </w:p>
    <w:p w14:paraId="28A84F71" w14:textId="77777777" w:rsidR="002474B3" w:rsidRDefault="002474B3" w:rsidP="002474B3">
      <w:pPr>
        <w:pStyle w:val="B1"/>
      </w:pPr>
      <w:r>
        <w:t>1b.</w:t>
      </w:r>
      <w:r>
        <w:tab/>
        <w:t>The AF triggers EAS relocation e.g. due to EAS load balance or maintenance, etc. and informs the SMF the related information indicating the EAS relocation, as described in clause 4.3.6 AF influence on traffic routing procedure in TS 23.502 [3].</w:t>
      </w:r>
    </w:p>
    <w:p w14:paraId="5BFC7765" w14:textId="77777777" w:rsidR="002474B3" w:rsidRDefault="002474B3" w:rsidP="002474B3">
      <w:pPr>
        <w:pStyle w:val="B1"/>
      </w:pPr>
      <w:r>
        <w:tab/>
        <w:t>AF may request to add/remove a UE to/from a set of UEs via AF influence on traffic routing procedure in TS 23.502 [3]. The PCF updates PCC rule to SMF (i.e. adding/removal of EAS Correlation indication/indication of traffic correlation and Traffic Correlation ID to/from the PCC rule). With the update of the PCC rule, the SMF detects that the UE is belonging to a set of UE(s) for a common EAS/DNAI, or the UE is not belonging to a set of UEs for common EAS/DNAI any longer and the common EAS/DNAI is not optimized for the UE, it may trigger EAS rediscovery.</w:t>
      </w:r>
    </w:p>
    <w:p w14:paraId="7F7D3342" w14:textId="77777777" w:rsidR="002474B3" w:rsidRDefault="002474B3" w:rsidP="002474B3">
      <w:pPr>
        <w:pStyle w:val="B1"/>
      </w:pPr>
      <w:r>
        <w:tab/>
        <w:t>If UE is belonging to a set of UE(s) for a common EAS/DNAI as instructed by the PCC rule, the SMF interacts with NEF for common EAS/DNAI selection as described in clauses 6.2.3.2.5 and 6.2.3.2.6.</w:t>
      </w:r>
    </w:p>
    <w:p w14:paraId="01245574" w14:textId="77777777" w:rsidR="002474B3" w:rsidRDefault="002474B3" w:rsidP="002474B3">
      <w:pPr>
        <w:pStyle w:val="B1"/>
      </w:pPr>
      <w:r>
        <w:t>2.</w:t>
      </w:r>
      <w:r>
        <w:tab/>
        <w:t>This step may be performed as part of step 1a/1b. The SMF performs the network requested PDU Session Modification procedure from the step 3b-11b as defined in clause 4.3.3.2 TS 23.502 [3].</w:t>
      </w:r>
    </w:p>
    <w:p w14:paraId="69EEFAF6" w14:textId="77777777" w:rsidR="002474B3" w:rsidRDefault="002474B3" w:rsidP="002474B3">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101E9593" w14:textId="77777777" w:rsidR="002474B3" w:rsidRDefault="002474B3" w:rsidP="002474B3">
      <w:pPr>
        <w:pStyle w:val="B2"/>
      </w:pPr>
      <w:r>
        <w:t>-</w:t>
      </w:r>
      <w:r>
        <w:tab/>
        <w:t xml:space="preserve">If an L-PSA is inserted/relocated/removed, the SMF determines the impact field, which is associated with the L-DN to be inserted, relocated or removed and identified by FQDN(s) or IP address range(s) of the old EAS, </w:t>
      </w:r>
      <w:r>
        <w:lastRenderedPageBreak/>
        <w:t>based on the association between FQDN(s)/IP address range(s) and DNAI provided by AF or SMF local configuration on the L-DN.</w:t>
      </w:r>
    </w:p>
    <w:p w14:paraId="005CDE0E" w14:textId="77777777" w:rsidR="002474B3" w:rsidRDefault="002474B3" w:rsidP="002474B3">
      <w:pPr>
        <w:pStyle w:val="B2"/>
      </w:pPr>
      <w:r>
        <w:t>-</w:t>
      </w:r>
      <w:r>
        <w:tab/>
        <w:t>For AF triggered EAS rediscovery, the AF may indicate the EAS rediscovery for the impacted applications, which are identified by Application Identifier(s), to the SMF via the AF influence on traffic routing procedure.</w:t>
      </w:r>
    </w:p>
    <w:p w14:paraId="05BF74AA" w14:textId="77777777" w:rsidR="002474B3" w:rsidRDefault="002474B3" w:rsidP="002474B3">
      <w:pPr>
        <w:pStyle w:val="B1"/>
      </w:pPr>
      <w:r>
        <w:tab/>
        <w:t>The SMF sends PDU Session Modification Command (EAS rediscovery indication, [impact field]) to UE. The EAS rediscovery indication indicates to refresh the cached EAS information. The impact field is used to identify which EAS(s) information need to be refreshed. The impact field includes the L-DN information corresponding to the impacted EAS(s), which are identified by FQDN(s) or IP address range(s) of the old EAS(s). If the impact field is not included, it means all EAS(s) information associated with this PDU Session need to be refreshed.</w:t>
      </w:r>
    </w:p>
    <w:p w14:paraId="1CEB4C5E" w14:textId="77777777" w:rsidR="002474B3" w:rsidRDefault="002474B3" w:rsidP="002474B3">
      <w:pPr>
        <w:pStyle w:val="B1"/>
      </w:pPr>
      <w:r>
        <w:tab/>
        <w:t>The SMF may choose new DNS settings for the PDU Session and if so, it provides them to the UE as new DNS server (see Option C in clause 6.2.3.2.3). Otherwise the UE uses the existing DNS server for EAS rediscovery.</w:t>
      </w:r>
    </w:p>
    <w:p w14:paraId="09DD7340" w14:textId="77777777" w:rsidR="002474B3" w:rsidRDefault="002474B3" w:rsidP="002474B3">
      <w:pPr>
        <w:pStyle w:val="B1"/>
      </w:pPr>
      <w:r>
        <w:tab/>
        <w:t>For the following connection with the EAS(s) for which the EAS rediscovery needs to be executed per the received EAS rediscovery indication and impact field, the UE has been instructed not to use the old EAS information stored locally. Instead it should trigger EAS discovery procedure to get new EAS information as defined in clause 6.2.3.2.</w:t>
      </w:r>
    </w:p>
    <w:p w14:paraId="0F9B1B48" w14:textId="77777777" w:rsidR="002474B3" w:rsidRDefault="002474B3" w:rsidP="002474B3">
      <w:pPr>
        <w:pStyle w:val="B1"/>
      </w:pPr>
      <w:r>
        <w:tab/>
        <w:t>For the Split-UE, it is not possible to provide the NAS level EAS rediscovery indication and the impact field to the TE. Annex C documents mitigations for this scenario.</w:t>
      </w:r>
    </w:p>
    <w:p w14:paraId="4C725DC1" w14:textId="77777777" w:rsidR="002474B3" w:rsidRDefault="002474B3" w:rsidP="002474B3">
      <w:pPr>
        <w:pStyle w:val="B1"/>
      </w:pPr>
      <w:r>
        <w:tab/>
        <w:t>When I-SMF based Local Offloading Management applies:</w:t>
      </w:r>
    </w:p>
    <w:p w14:paraId="5A8386F9" w14:textId="4990AB34" w:rsidR="002474B3" w:rsidRDefault="002474B3" w:rsidP="002474B3">
      <w:pPr>
        <w:pStyle w:val="B2"/>
        <w:rPr>
          <w:ins w:id="6" w:author="Huawei" w:date="2024-09-30T15:30:00Z"/>
        </w:rPr>
      </w:pPr>
      <w:r>
        <w:t>-</w:t>
      </w:r>
      <w:r>
        <w:tab/>
        <w:t xml:space="preserve">For EAS rediscovery triggered by UE mobility, the insertion/change/removal of L-PSA, which is related to the local traffic to EAS, is triggered by I-SMF. The I-SMF sends EAS rediscovery indication and optionally impact field to the SMF by invoking </w:t>
      </w:r>
      <w:proofErr w:type="spellStart"/>
      <w:r>
        <w:t>Nsmf_PDUSession_Update</w:t>
      </w:r>
      <w:proofErr w:type="spellEnd"/>
      <w:r>
        <w:t xml:space="preserve"> Request service operation. The SMF sends PDU Session Modification Command to UE as described above.</w:t>
      </w:r>
    </w:p>
    <w:p w14:paraId="4E04D3B0" w14:textId="32F19D48" w:rsidR="00675A87" w:rsidRPr="00675A87" w:rsidRDefault="00675A87" w:rsidP="00675A87">
      <w:pPr>
        <w:pStyle w:val="B1"/>
        <w:numPr>
          <w:ilvl w:val="0"/>
          <w:numId w:val="6"/>
        </w:numPr>
      </w:pPr>
      <w:ins w:id="7" w:author="Huawei" w:date="2024-09-30T15:31:00Z">
        <w:r>
          <w:t xml:space="preserve">For AF triggers EAS rediscovery, when </w:t>
        </w:r>
        <w:r w:rsidRPr="001C5A81">
          <w:t>the SMF</w:t>
        </w:r>
        <w:r w:rsidRPr="00665F99">
          <w:t xml:space="preserve"> </w:t>
        </w:r>
        <w:r>
          <w:t xml:space="preserve">receives </w:t>
        </w:r>
        <w:r w:rsidRPr="009C679F">
          <w:rPr>
            <w:lang w:eastAsia="zh-CN"/>
          </w:rPr>
          <w:t>AF traffic influence request information</w:t>
        </w:r>
        <w:r>
          <w:rPr>
            <w:lang w:eastAsia="zh-CN"/>
          </w:rPr>
          <w:t xml:space="preserve"> for EAS rediscovery</w:t>
        </w:r>
        <w:r>
          <w:t>,</w:t>
        </w:r>
        <w:r w:rsidRPr="00C11266">
          <w:t xml:space="preserve"> </w:t>
        </w:r>
        <w:r>
          <w:t xml:space="preserve">it </w:t>
        </w:r>
        <w:r w:rsidRPr="00C11266">
          <w:t xml:space="preserve">sends the received Application Identifier(s) to I-SMF </w:t>
        </w:r>
        <w:r>
          <w:t>by invoking</w:t>
        </w:r>
        <w:r w:rsidRPr="00C11266">
          <w:t xml:space="preserve"> </w:t>
        </w:r>
        <w:proofErr w:type="spellStart"/>
        <w:r w:rsidRPr="00C11266">
          <w:t>Nsmf_PDUSession_Update</w:t>
        </w:r>
        <w:proofErr w:type="spellEnd"/>
        <w:r w:rsidRPr="00C11266">
          <w:t xml:space="preserve"> Request</w:t>
        </w:r>
        <w:r w:rsidRPr="00C546E1">
          <w:t xml:space="preserve"> service operation</w:t>
        </w:r>
        <w:r w:rsidRPr="00C11266">
          <w:t>.</w:t>
        </w:r>
        <w:r w:rsidRPr="00212868">
          <w:t xml:space="preserve"> </w:t>
        </w:r>
        <w:r>
          <w:t>T</w:t>
        </w:r>
        <w:r w:rsidRPr="00212868">
          <w:t>he I-SMF determines impact field corresponding to the received Application Identifier(s)</w:t>
        </w:r>
        <w:r>
          <w:t xml:space="preserve"> and sends </w:t>
        </w:r>
        <w:r>
          <w:rPr>
            <w:lang w:eastAsia="zh-CN"/>
          </w:rPr>
          <w:t xml:space="preserve">the determined impact field to the SMF </w:t>
        </w:r>
        <w:r w:rsidRPr="008D1E2C">
          <w:rPr>
            <w:lang w:eastAsia="zh-CN"/>
          </w:rPr>
          <w:t>in the response message</w:t>
        </w:r>
        <w:r>
          <w:rPr>
            <w:lang w:eastAsia="zh-CN"/>
          </w:rPr>
          <w:t>.</w:t>
        </w:r>
      </w:ins>
    </w:p>
    <w:p w14:paraId="02DDD621" w14:textId="77777777" w:rsidR="002474B3" w:rsidRDefault="002474B3" w:rsidP="002474B3">
      <w:pPr>
        <w:pStyle w:val="NO"/>
      </w:pPr>
      <w:r>
        <w:t>NOTE 1:</w:t>
      </w:r>
      <w:r>
        <w:tab/>
        <w:t>In case of EAS IP Replacement (see 6.3.3.1) the support for EAS rediscovery indication procedure is not required.</w:t>
      </w:r>
    </w:p>
    <w:p w14:paraId="136C5109" w14:textId="77777777" w:rsidR="002474B3" w:rsidRDefault="002474B3" w:rsidP="002474B3">
      <w:pPr>
        <w:pStyle w:val="NO"/>
      </w:pPr>
      <w:r>
        <w:t>NOTE 2:</w:t>
      </w:r>
      <w:r>
        <w:tab/>
        <w:t>Depending on the UE implementation, the EAS rediscovery indication triggers an EAS Rediscovery procedure. If the EAS rediscovery indication is not sent to the UE Application Layer or to the UE OS, then the DNS Query to discover a new EAS is triggered only if the IP flows are terminated or via application/OS implementation means, e.g. based on application redirection, other application server information or DNS cache time-to-live. If DNS cache has not expired in the Application Layer or the OS, the triggered re-discovery can lead to the old EAS. For more information see Annex C.</w:t>
      </w:r>
    </w:p>
    <w:p w14:paraId="3D6D7DB8" w14:textId="77777777" w:rsidR="002474B3" w:rsidRDefault="002474B3" w:rsidP="002474B3">
      <w:pPr>
        <w:pStyle w:val="NO"/>
      </w:pPr>
      <w:r>
        <w:t>NOTE 3:</w:t>
      </w:r>
      <w:r>
        <w:tab/>
        <w:t>The active connection(s) between the UE and the EAS(s) are not impacted.</w:t>
      </w:r>
    </w:p>
    <w:bookmarkEnd w:id="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604CB" w14:textId="77777777" w:rsidR="0048046A" w:rsidRDefault="0048046A">
      <w:r>
        <w:separator/>
      </w:r>
    </w:p>
  </w:endnote>
  <w:endnote w:type="continuationSeparator" w:id="0">
    <w:p w14:paraId="12693FEE" w14:textId="77777777" w:rsidR="0048046A" w:rsidRDefault="00480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华光中圆_CNK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B2ECE" w14:textId="77777777" w:rsidR="0048046A" w:rsidRDefault="0048046A">
      <w:r>
        <w:separator/>
      </w:r>
    </w:p>
  </w:footnote>
  <w:footnote w:type="continuationSeparator" w:id="0">
    <w:p w14:paraId="6F9A0B6D" w14:textId="77777777" w:rsidR="0048046A" w:rsidRDefault="00480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8216D"/>
    <w:multiLevelType w:val="hybridMultilevel"/>
    <w:tmpl w:val="6B44692E"/>
    <w:lvl w:ilvl="0" w:tplc="A51820F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0DD4100"/>
    <w:multiLevelType w:val="hybridMultilevel"/>
    <w:tmpl w:val="C6264E4E"/>
    <w:lvl w:ilvl="0" w:tplc="CA64D2CE">
      <w:start w:val="1"/>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4A39288E"/>
    <w:multiLevelType w:val="hybridMultilevel"/>
    <w:tmpl w:val="79CC2894"/>
    <w:lvl w:ilvl="0" w:tplc="BCF6E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6"/>
  </w:num>
  <w:num w:numId="4">
    <w:abstractNumId w:val="1"/>
  </w:num>
  <w:num w:numId="5">
    <w:abstractNumId w:val="4"/>
  </w:num>
  <w:num w:numId="6">
    <w:abstractNumId w:val="3"/>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1155E"/>
    <w:rsid w:val="00013E45"/>
    <w:rsid w:val="0001473B"/>
    <w:rsid w:val="00020FE6"/>
    <w:rsid w:val="000221F3"/>
    <w:rsid w:val="00022E4A"/>
    <w:rsid w:val="00025CCD"/>
    <w:rsid w:val="00031140"/>
    <w:rsid w:val="00032CFE"/>
    <w:rsid w:val="00032E03"/>
    <w:rsid w:val="0003566C"/>
    <w:rsid w:val="0005058A"/>
    <w:rsid w:val="00051E35"/>
    <w:rsid w:val="00057E11"/>
    <w:rsid w:val="00060B63"/>
    <w:rsid w:val="00060EF5"/>
    <w:rsid w:val="00063505"/>
    <w:rsid w:val="0006352D"/>
    <w:rsid w:val="00063FCB"/>
    <w:rsid w:val="00064264"/>
    <w:rsid w:val="00066572"/>
    <w:rsid w:val="00071B58"/>
    <w:rsid w:val="00072494"/>
    <w:rsid w:val="00072951"/>
    <w:rsid w:val="00075E9B"/>
    <w:rsid w:val="00077F1B"/>
    <w:rsid w:val="000807C8"/>
    <w:rsid w:val="00082ADC"/>
    <w:rsid w:val="0008335B"/>
    <w:rsid w:val="00085535"/>
    <w:rsid w:val="00086C23"/>
    <w:rsid w:val="00090FDE"/>
    <w:rsid w:val="000A6394"/>
    <w:rsid w:val="000B2B42"/>
    <w:rsid w:val="000B3D7A"/>
    <w:rsid w:val="000B53DF"/>
    <w:rsid w:val="000B5E66"/>
    <w:rsid w:val="000B7DF3"/>
    <w:rsid w:val="000B7FED"/>
    <w:rsid w:val="000C038A"/>
    <w:rsid w:val="000C151B"/>
    <w:rsid w:val="000C1BB2"/>
    <w:rsid w:val="000C26FD"/>
    <w:rsid w:val="000C5D1F"/>
    <w:rsid w:val="000C6598"/>
    <w:rsid w:val="000C749F"/>
    <w:rsid w:val="000D1906"/>
    <w:rsid w:val="000D44B3"/>
    <w:rsid w:val="000E43D8"/>
    <w:rsid w:val="000F258B"/>
    <w:rsid w:val="000F7D23"/>
    <w:rsid w:val="00102BA5"/>
    <w:rsid w:val="00110788"/>
    <w:rsid w:val="001119E2"/>
    <w:rsid w:val="00120260"/>
    <w:rsid w:val="001215F3"/>
    <w:rsid w:val="00123E0C"/>
    <w:rsid w:val="001264DD"/>
    <w:rsid w:val="00126821"/>
    <w:rsid w:val="00134E80"/>
    <w:rsid w:val="001361A4"/>
    <w:rsid w:val="0013780C"/>
    <w:rsid w:val="00144765"/>
    <w:rsid w:val="00145D43"/>
    <w:rsid w:val="0014628D"/>
    <w:rsid w:val="00146575"/>
    <w:rsid w:val="00152E5E"/>
    <w:rsid w:val="00152FD7"/>
    <w:rsid w:val="0016009B"/>
    <w:rsid w:val="0016046C"/>
    <w:rsid w:val="0016217D"/>
    <w:rsid w:val="00163512"/>
    <w:rsid w:val="00167A63"/>
    <w:rsid w:val="00167ADF"/>
    <w:rsid w:val="00175401"/>
    <w:rsid w:val="00176884"/>
    <w:rsid w:val="001801D1"/>
    <w:rsid w:val="00182BB2"/>
    <w:rsid w:val="00182D22"/>
    <w:rsid w:val="00185B7D"/>
    <w:rsid w:val="001876C8"/>
    <w:rsid w:val="0019033D"/>
    <w:rsid w:val="00192C46"/>
    <w:rsid w:val="00194352"/>
    <w:rsid w:val="0019561E"/>
    <w:rsid w:val="00196630"/>
    <w:rsid w:val="001A0785"/>
    <w:rsid w:val="001A08B3"/>
    <w:rsid w:val="001A4FC8"/>
    <w:rsid w:val="001A7B60"/>
    <w:rsid w:val="001B52F0"/>
    <w:rsid w:val="001B7A65"/>
    <w:rsid w:val="001C5A81"/>
    <w:rsid w:val="001D16AD"/>
    <w:rsid w:val="001D35D6"/>
    <w:rsid w:val="001D41D8"/>
    <w:rsid w:val="001D5427"/>
    <w:rsid w:val="001E41F3"/>
    <w:rsid w:val="001F0A5C"/>
    <w:rsid w:val="001F625D"/>
    <w:rsid w:val="001F7AF0"/>
    <w:rsid w:val="00200AB5"/>
    <w:rsid w:val="00201351"/>
    <w:rsid w:val="0020346B"/>
    <w:rsid w:val="00203F87"/>
    <w:rsid w:val="00204491"/>
    <w:rsid w:val="0020563D"/>
    <w:rsid w:val="0020570B"/>
    <w:rsid w:val="00212868"/>
    <w:rsid w:val="002133EF"/>
    <w:rsid w:val="00213AAC"/>
    <w:rsid w:val="00213C27"/>
    <w:rsid w:val="00214594"/>
    <w:rsid w:val="00214EF2"/>
    <w:rsid w:val="0021625F"/>
    <w:rsid w:val="00216481"/>
    <w:rsid w:val="00221A2B"/>
    <w:rsid w:val="00222C92"/>
    <w:rsid w:val="00223E2C"/>
    <w:rsid w:val="00225FCA"/>
    <w:rsid w:val="002260DE"/>
    <w:rsid w:val="0023155D"/>
    <w:rsid w:val="00234DBE"/>
    <w:rsid w:val="00236A61"/>
    <w:rsid w:val="00244578"/>
    <w:rsid w:val="002474B3"/>
    <w:rsid w:val="0024754E"/>
    <w:rsid w:val="002477B6"/>
    <w:rsid w:val="00250ADE"/>
    <w:rsid w:val="00251ABD"/>
    <w:rsid w:val="0025360F"/>
    <w:rsid w:val="00256414"/>
    <w:rsid w:val="0026004D"/>
    <w:rsid w:val="00261392"/>
    <w:rsid w:val="002619C3"/>
    <w:rsid w:val="00263927"/>
    <w:rsid w:val="002640DD"/>
    <w:rsid w:val="00264DF0"/>
    <w:rsid w:val="00267D66"/>
    <w:rsid w:val="00271047"/>
    <w:rsid w:val="00271AFE"/>
    <w:rsid w:val="00272F31"/>
    <w:rsid w:val="002732C6"/>
    <w:rsid w:val="00275D12"/>
    <w:rsid w:val="00277F05"/>
    <w:rsid w:val="00284FEB"/>
    <w:rsid w:val="002860C4"/>
    <w:rsid w:val="00286488"/>
    <w:rsid w:val="002913CF"/>
    <w:rsid w:val="00294A9D"/>
    <w:rsid w:val="002960DA"/>
    <w:rsid w:val="002975B3"/>
    <w:rsid w:val="002A1402"/>
    <w:rsid w:val="002B0AAE"/>
    <w:rsid w:val="002B3ACF"/>
    <w:rsid w:val="002B5741"/>
    <w:rsid w:val="002C0902"/>
    <w:rsid w:val="002C6600"/>
    <w:rsid w:val="002C7C75"/>
    <w:rsid w:val="002D3A46"/>
    <w:rsid w:val="002E0047"/>
    <w:rsid w:val="002E0D43"/>
    <w:rsid w:val="002E3A1F"/>
    <w:rsid w:val="002E472E"/>
    <w:rsid w:val="002F0800"/>
    <w:rsid w:val="002F23A0"/>
    <w:rsid w:val="002F29AA"/>
    <w:rsid w:val="002F5795"/>
    <w:rsid w:val="002F6883"/>
    <w:rsid w:val="00300579"/>
    <w:rsid w:val="003047DE"/>
    <w:rsid w:val="00305409"/>
    <w:rsid w:val="00313994"/>
    <w:rsid w:val="00313DB4"/>
    <w:rsid w:val="00313E0B"/>
    <w:rsid w:val="003151FE"/>
    <w:rsid w:val="00323A73"/>
    <w:rsid w:val="003255D6"/>
    <w:rsid w:val="0032603A"/>
    <w:rsid w:val="00334A67"/>
    <w:rsid w:val="00337711"/>
    <w:rsid w:val="0034038E"/>
    <w:rsid w:val="00340724"/>
    <w:rsid w:val="00341722"/>
    <w:rsid w:val="00341C4B"/>
    <w:rsid w:val="003432CF"/>
    <w:rsid w:val="00346262"/>
    <w:rsid w:val="003609EF"/>
    <w:rsid w:val="003614EE"/>
    <w:rsid w:val="0036231A"/>
    <w:rsid w:val="0037188E"/>
    <w:rsid w:val="0037246D"/>
    <w:rsid w:val="00373277"/>
    <w:rsid w:val="00374DD4"/>
    <w:rsid w:val="00376B31"/>
    <w:rsid w:val="00386D50"/>
    <w:rsid w:val="003934CD"/>
    <w:rsid w:val="00393C60"/>
    <w:rsid w:val="003A0699"/>
    <w:rsid w:val="003A0F47"/>
    <w:rsid w:val="003A2B4A"/>
    <w:rsid w:val="003A4162"/>
    <w:rsid w:val="003B081E"/>
    <w:rsid w:val="003B08B1"/>
    <w:rsid w:val="003B2080"/>
    <w:rsid w:val="003B2696"/>
    <w:rsid w:val="003B63E5"/>
    <w:rsid w:val="003C18AE"/>
    <w:rsid w:val="003C218B"/>
    <w:rsid w:val="003C55B4"/>
    <w:rsid w:val="003D032E"/>
    <w:rsid w:val="003D44BE"/>
    <w:rsid w:val="003D5432"/>
    <w:rsid w:val="003E1A36"/>
    <w:rsid w:val="003E72C4"/>
    <w:rsid w:val="003F4426"/>
    <w:rsid w:val="003F7094"/>
    <w:rsid w:val="003F7886"/>
    <w:rsid w:val="00400854"/>
    <w:rsid w:val="004008E8"/>
    <w:rsid w:val="0040117A"/>
    <w:rsid w:val="0040562D"/>
    <w:rsid w:val="00410371"/>
    <w:rsid w:val="00413FCF"/>
    <w:rsid w:val="004213F8"/>
    <w:rsid w:val="004242F1"/>
    <w:rsid w:val="00425D83"/>
    <w:rsid w:val="004272C1"/>
    <w:rsid w:val="00427A6D"/>
    <w:rsid w:val="00427D33"/>
    <w:rsid w:val="00434897"/>
    <w:rsid w:val="00437302"/>
    <w:rsid w:val="00437E12"/>
    <w:rsid w:val="00442065"/>
    <w:rsid w:val="0044756B"/>
    <w:rsid w:val="00450951"/>
    <w:rsid w:val="00453C03"/>
    <w:rsid w:val="00456012"/>
    <w:rsid w:val="00460469"/>
    <w:rsid w:val="00460E1F"/>
    <w:rsid w:val="00462CA3"/>
    <w:rsid w:val="0047208B"/>
    <w:rsid w:val="0048046A"/>
    <w:rsid w:val="004929A6"/>
    <w:rsid w:val="0049556A"/>
    <w:rsid w:val="00495CA7"/>
    <w:rsid w:val="00496723"/>
    <w:rsid w:val="004A1431"/>
    <w:rsid w:val="004A33A8"/>
    <w:rsid w:val="004A5201"/>
    <w:rsid w:val="004B75B7"/>
    <w:rsid w:val="004C280F"/>
    <w:rsid w:val="004D126A"/>
    <w:rsid w:val="004D2757"/>
    <w:rsid w:val="004D642F"/>
    <w:rsid w:val="004E16FF"/>
    <w:rsid w:val="004E504C"/>
    <w:rsid w:val="004E52A2"/>
    <w:rsid w:val="004E590D"/>
    <w:rsid w:val="004E79AD"/>
    <w:rsid w:val="004F1AFF"/>
    <w:rsid w:val="004F226E"/>
    <w:rsid w:val="004F244B"/>
    <w:rsid w:val="004F24B6"/>
    <w:rsid w:val="004F71C8"/>
    <w:rsid w:val="004F766B"/>
    <w:rsid w:val="0050253E"/>
    <w:rsid w:val="00506636"/>
    <w:rsid w:val="00510706"/>
    <w:rsid w:val="00510E20"/>
    <w:rsid w:val="005141D9"/>
    <w:rsid w:val="00514C9F"/>
    <w:rsid w:val="0051580D"/>
    <w:rsid w:val="00515C0A"/>
    <w:rsid w:val="00524386"/>
    <w:rsid w:val="00525ECD"/>
    <w:rsid w:val="00532D5C"/>
    <w:rsid w:val="00533A59"/>
    <w:rsid w:val="00536106"/>
    <w:rsid w:val="00536B9F"/>
    <w:rsid w:val="00545C43"/>
    <w:rsid w:val="00547111"/>
    <w:rsid w:val="00547448"/>
    <w:rsid w:val="00551291"/>
    <w:rsid w:val="005523AA"/>
    <w:rsid w:val="0055423C"/>
    <w:rsid w:val="00564BC0"/>
    <w:rsid w:val="00573602"/>
    <w:rsid w:val="00584FA4"/>
    <w:rsid w:val="00592D74"/>
    <w:rsid w:val="005963DE"/>
    <w:rsid w:val="005969A8"/>
    <w:rsid w:val="00596F8D"/>
    <w:rsid w:val="005A215E"/>
    <w:rsid w:val="005A3A59"/>
    <w:rsid w:val="005A4C89"/>
    <w:rsid w:val="005A5979"/>
    <w:rsid w:val="005B0E15"/>
    <w:rsid w:val="005C3868"/>
    <w:rsid w:val="005C460F"/>
    <w:rsid w:val="005C6B8C"/>
    <w:rsid w:val="005D015E"/>
    <w:rsid w:val="005D0513"/>
    <w:rsid w:val="005D1480"/>
    <w:rsid w:val="005D4202"/>
    <w:rsid w:val="005D6F65"/>
    <w:rsid w:val="005E2C44"/>
    <w:rsid w:val="005E2D10"/>
    <w:rsid w:val="005E38B2"/>
    <w:rsid w:val="005E4811"/>
    <w:rsid w:val="005E5B6A"/>
    <w:rsid w:val="005F00F0"/>
    <w:rsid w:val="005F5318"/>
    <w:rsid w:val="005F6C15"/>
    <w:rsid w:val="005F6D9A"/>
    <w:rsid w:val="00606104"/>
    <w:rsid w:val="00615CEE"/>
    <w:rsid w:val="00621188"/>
    <w:rsid w:val="00621906"/>
    <w:rsid w:val="00622E1D"/>
    <w:rsid w:val="006257ED"/>
    <w:rsid w:val="0062678B"/>
    <w:rsid w:val="00630B22"/>
    <w:rsid w:val="0063418E"/>
    <w:rsid w:val="0063518E"/>
    <w:rsid w:val="00641300"/>
    <w:rsid w:val="00643015"/>
    <w:rsid w:val="00653DE4"/>
    <w:rsid w:val="00653F17"/>
    <w:rsid w:val="00654F7B"/>
    <w:rsid w:val="0066283C"/>
    <w:rsid w:val="00665C47"/>
    <w:rsid w:val="00665F99"/>
    <w:rsid w:val="00666782"/>
    <w:rsid w:val="0066699F"/>
    <w:rsid w:val="006704E5"/>
    <w:rsid w:val="00673E85"/>
    <w:rsid w:val="00675A87"/>
    <w:rsid w:val="00677461"/>
    <w:rsid w:val="00681052"/>
    <w:rsid w:val="006813CB"/>
    <w:rsid w:val="006828B7"/>
    <w:rsid w:val="00686F7F"/>
    <w:rsid w:val="006910B6"/>
    <w:rsid w:val="00694D25"/>
    <w:rsid w:val="00695601"/>
    <w:rsid w:val="00695808"/>
    <w:rsid w:val="00696F81"/>
    <w:rsid w:val="006A6CDE"/>
    <w:rsid w:val="006A7AB4"/>
    <w:rsid w:val="006B16C4"/>
    <w:rsid w:val="006B46FB"/>
    <w:rsid w:val="006C03CA"/>
    <w:rsid w:val="006C1797"/>
    <w:rsid w:val="006C6D6E"/>
    <w:rsid w:val="006D552C"/>
    <w:rsid w:val="006D5962"/>
    <w:rsid w:val="006D77FB"/>
    <w:rsid w:val="006D7DF5"/>
    <w:rsid w:val="006E21FB"/>
    <w:rsid w:val="006E5766"/>
    <w:rsid w:val="006F051A"/>
    <w:rsid w:val="00701F44"/>
    <w:rsid w:val="00702F88"/>
    <w:rsid w:val="00704CF2"/>
    <w:rsid w:val="00711566"/>
    <w:rsid w:val="00720655"/>
    <w:rsid w:val="00723C5C"/>
    <w:rsid w:val="0072453F"/>
    <w:rsid w:val="007251AC"/>
    <w:rsid w:val="007434D2"/>
    <w:rsid w:val="00745E25"/>
    <w:rsid w:val="0074681B"/>
    <w:rsid w:val="007469F8"/>
    <w:rsid w:val="0075388F"/>
    <w:rsid w:val="00754F9C"/>
    <w:rsid w:val="00756BD4"/>
    <w:rsid w:val="007574DA"/>
    <w:rsid w:val="0075790C"/>
    <w:rsid w:val="00761FD3"/>
    <w:rsid w:val="00763377"/>
    <w:rsid w:val="00763F4F"/>
    <w:rsid w:val="00764053"/>
    <w:rsid w:val="00771851"/>
    <w:rsid w:val="00774D99"/>
    <w:rsid w:val="00776893"/>
    <w:rsid w:val="007814C2"/>
    <w:rsid w:val="00785D65"/>
    <w:rsid w:val="00792086"/>
    <w:rsid w:val="00792342"/>
    <w:rsid w:val="00794E2F"/>
    <w:rsid w:val="00795076"/>
    <w:rsid w:val="007977A8"/>
    <w:rsid w:val="007A1F94"/>
    <w:rsid w:val="007A3792"/>
    <w:rsid w:val="007A4D31"/>
    <w:rsid w:val="007A50DD"/>
    <w:rsid w:val="007B512A"/>
    <w:rsid w:val="007C2097"/>
    <w:rsid w:val="007C3E74"/>
    <w:rsid w:val="007D3FC7"/>
    <w:rsid w:val="007D4F7F"/>
    <w:rsid w:val="007D6A07"/>
    <w:rsid w:val="007E21E0"/>
    <w:rsid w:val="007F031D"/>
    <w:rsid w:val="007F10AE"/>
    <w:rsid w:val="007F3236"/>
    <w:rsid w:val="007F7259"/>
    <w:rsid w:val="007F7544"/>
    <w:rsid w:val="008040A8"/>
    <w:rsid w:val="008122AB"/>
    <w:rsid w:val="00813121"/>
    <w:rsid w:val="00813E7C"/>
    <w:rsid w:val="00814EB5"/>
    <w:rsid w:val="00815092"/>
    <w:rsid w:val="008208E2"/>
    <w:rsid w:val="00826022"/>
    <w:rsid w:val="008279FA"/>
    <w:rsid w:val="00827CF4"/>
    <w:rsid w:val="008303C9"/>
    <w:rsid w:val="0083333E"/>
    <w:rsid w:val="00834F6F"/>
    <w:rsid w:val="0084012F"/>
    <w:rsid w:val="00844B3F"/>
    <w:rsid w:val="008534B1"/>
    <w:rsid w:val="00854531"/>
    <w:rsid w:val="00855E75"/>
    <w:rsid w:val="00855F4F"/>
    <w:rsid w:val="008564B3"/>
    <w:rsid w:val="00856CC9"/>
    <w:rsid w:val="008626E7"/>
    <w:rsid w:val="00864FF5"/>
    <w:rsid w:val="00870EE7"/>
    <w:rsid w:val="008715EC"/>
    <w:rsid w:val="008739B0"/>
    <w:rsid w:val="0087544F"/>
    <w:rsid w:val="00875814"/>
    <w:rsid w:val="008769E9"/>
    <w:rsid w:val="008779EE"/>
    <w:rsid w:val="00877E4F"/>
    <w:rsid w:val="00881056"/>
    <w:rsid w:val="00881095"/>
    <w:rsid w:val="008844F4"/>
    <w:rsid w:val="008863B9"/>
    <w:rsid w:val="00891C9D"/>
    <w:rsid w:val="008956C6"/>
    <w:rsid w:val="00895D7B"/>
    <w:rsid w:val="00897414"/>
    <w:rsid w:val="008A4466"/>
    <w:rsid w:val="008A45A6"/>
    <w:rsid w:val="008A4A66"/>
    <w:rsid w:val="008A63A3"/>
    <w:rsid w:val="008B0ED4"/>
    <w:rsid w:val="008B4535"/>
    <w:rsid w:val="008B4BCB"/>
    <w:rsid w:val="008B6D45"/>
    <w:rsid w:val="008C253E"/>
    <w:rsid w:val="008C358E"/>
    <w:rsid w:val="008C5597"/>
    <w:rsid w:val="008C6E86"/>
    <w:rsid w:val="008C7D07"/>
    <w:rsid w:val="008D1E2C"/>
    <w:rsid w:val="008D1F00"/>
    <w:rsid w:val="008D3CCC"/>
    <w:rsid w:val="008D557F"/>
    <w:rsid w:val="008E2A98"/>
    <w:rsid w:val="008E362A"/>
    <w:rsid w:val="008E73A5"/>
    <w:rsid w:val="008E75A4"/>
    <w:rsid w:val="008F3789"/>
    <w:rsid w:val="008F3B3C"/>
    <w:rsid w:val="008F4FD0"/>
    <w:rsid w:val="008F686C"/>
    <w:rsid w:val="009059E3"/>
    <w:rsid w:val="009148DE"/>
    <w:rsid w:val="00915A8B"/>
    <w:rsid w:val="00917139"/>
    <w:rsid w:val="00920502"/>
    <w:rsid w:val="00921327"/>
    <w:rsid w:val="00922B83"/>
    <w:rsid w:val="00932245"/>
    <w:rsid w:val="00935CA8"/>
    <w:rsid w:val="00936F1F"/>
    <w:rsid w:val="00941E30"/>
    <w:rsid w:val="009438B4"/>
    <w:rsid w:val="0094584E"/>
    <w:rsid w:val="009619C8"/>
    <w:rsid w:val="00961A7F"/>
    <w:rsid w:val="00962206"/>
    <w:rsid w:val="00962951"/>
    <w:rsid w:val="009657CF"/>
    <w:rsid w:val="00972A0B"/>
    <w:rsid w:val="00974211"/>
    <w:rsid w:val="0097587D"/>
    <w:rsid w:val="0097639B"/>
    <w:rsid w:val="009777D9"/>
    <w:rsid w:val="009850E0"/>
    <w:rsid w:val="009855D6"/>
    <w:rsid w:val="00985A77"/>
    <w:rsid w:val="0098658E"/>
    <w:rsid w:val="00991B88"/>
    <w:rsid w:val="00992780"/>
    <w:rsid w:val="00992859"/>
    <w:rsid w:val="00992AEA"/>
    <w:rsid w:val="0099592D"/>
    <w:rsid w:val="00997B55"/>
    <w:rsid w:val="009A5753"/>
    <w:rsid w:val="009A579D"/>
    <w:rsid w:val="009B152D"/>
    <w:rsid w:val="009B4769"/>
    <w:rsid w:val="009B4AEE"/>
    <w:rsid w:val="009C1987"/>
    <w:rsid w:val="009C46E2"/>
    <w:rsid w:val="009C679F"/>
    <w:rsid w:val="009C6C8D"/>
    <w:rsid w:val="009D20D4"/>
    <w:rsid w:val="009D297F"/>
    <w:rsid w:val="009D5B74"/>
    <w:rsid w:val="009E0B51"/>
    <w:rsid w:val="009E3056"/>
    <w:rsid w:val="009E3297"/>
    <w:rsid w:val="009E380A"/>
    <w:rsid w:val="009F10FC"/>
    <w:rsid w:val="009F1AAC"/>
    <w:rsid w:val="009F3D86"/>
    <w:rsid w:val="009F4336"/>
    <w:rsid w:val="009F734F"/>
    <w:rsid w:val="009F74B7"/>
    <w:rsid w:val="00A04F31"/>
    <w:rsid w:val="00A135E7"/>
    <w:rsid w:val="00A13D77"/>
    <w:rsid w:val="00A14B55"/>
    <w:rsid w:val="00A16FD6"/>
    <w:rsid w:val="00A246B6"/>
    <w:rsid w:val="00A312D7"/>
    <w:rsid w:val="00A3167B"/>
    <w:rsid w:val="00A31D97"/>
    <w:rsid w:val="00A34078"/>
    <w:rsid w:val="00A350A9"/>
    <w:rsid w:val="00A36100"/>
    <w:rsid w:val="00A4063F"/>
    <w:rsid w:val="00A40DF4"/>
    <w:rsid w:val="00A43132"/>
    <w:rsid w:val="00A46448"/>
    <w:rsid w:val="00A47E70"/>
    <w:rsid w:val="00A50CF0"/>
    <w:rsid w:val="00A51935"/>
    <w:rsid w:val="00A536DE"/>
    <w:rsid w:val="00A577ED"/>
    <w:rsid w:val="00A6520F"/>
    <w:rsid w:val="00A65FA6"/>
    <w:rsid w:val="00A72401"/>
    <w:rsid w:val="00A7526F"/>
    <w:rsid w:val="00A7671C"/>
    <w:rsid w:val="00A801A4"/>
    <w:rsid w:val="00A82400"/>
    <w:rsid w:val="00A82BFA"/>
    <w:rsid w:val="00A82F04"/>
    <w:rsid w:val="00A84B33"/>
    <w:rsid w:val="00A87540"/>
    <w:rsid w:val="00AA0982"/>
    <w:rsid w:val="00AA2B1B"/>
    <w:rsid w:val="00AA2CBC"/>
    <w:rsid w:val="00AA7191"/>
    <w:rsid w:val="00AB3A9F"/>
    <w:rsid w:val="00AB4956"/>
    <w:rsid w:val="00AC35F7"/>
    <w:rsid w:val="00AC3F81"/>
    <w:rsid w:val="00AC5820"/>
    <w:rsid w:val="00AC6ACD"/>
    <w:rsid w:val="00AC71D9"/>
    <w:rsid w:val="00AD08D3"/>
    <w:rsid w:val="00AD16F5"/>
    <w:rsid w:val="00AD1CD8"/>
    <w:rsid w:val="00AD26A6"/>
    <w:rsid w:val="00AD27EA"/>
    <w:rsid w:val="00AD372D"/>
    <w:rsid w:val="00AE27A8"/>
    <w:rsid w:val="00AE2B59"/>
    <w:rsid w:val="00AE33C4"/>
    <w:rsid w:val="00AE4278"/>
    <w:rsid w:val="00AE7E78"/>
    <w:rsid w:val="00AF00F4"/>
    <w:rsid w:val="00AF2DF8"/>
    <w:rsid w:val="00B036CE"/>
    <w:rsid w:val="00B04ADF"/>
    <w:rsid w:val="00B119D0"/>
    <w:rsid w:val="00B12BD8"/>
    <w:rsid w:val="00B16AD4"/>
    <w:rsid w:val="00B2291C"/>
    <w:rsid w:val="00B23522"/>
    <w:rsid w:val="00B24DB7"/>
    <w:rsid w:val="00B253AD"/>
    <w:rsid w:val="00B258BB"/>
    <w:rsid w:val="00B277CD"/>
    <w:rsid w:val="00B344C5"/>
    <w:rsid w:val="00B43B24"/>
    <w:rsid w:val="00B50B8C"/>
    <w:rsid w:val="00B5230C"/>
    <w:rsid w:val="00B54B4D"/>
    <w:rsid w:val="00B612AC"/>
    <w:rsid w:val="00B61503"/>
    <w:rsid w:val="00B67B97"/>
    <w:rsid w:val="00B745CC"/>
    <w:rsid w:val="00B87566"/>
    <w:rsid w:val="00B91514"/>
    <w:rsid w:val="00B91EBE"/>
    <w:rsid w:val="00B968C8"/>
    <w:rsid w:val="00B9747D"/>
    <w:rsid w:val="00BA0CE8"/>
    <w:rsid w:val="00BA1C2B"/>
    <w:rsid w:val="00BA32CC"/>
    <w:rsid w:val="00BA3662"/>
    <w:rsid w:val="00BA3EC5"/>
    <w:rsid w:val="00BA51D9"/>
    <w:rsid w:val="00BB5DFC"/>
    <w:rsid w:val="00BD279D"/>
    <w:rsid w:val="00BD30B6"/>
    <w:rsid w:val="00BD6BB8"/>
    <w:rsid w:val="00BF03EC"/>
    <w:rsid w:val="00BF2C7F"/>
    <w:rsid w:val="00BF4C29"/>
    <w:rsid w:val="00BF7841"/>
    <w:rsid w:val="00C009BF"/>
    <w:rsid w:val="00C06F62"/>
    <w:rsid w:val="00C11266"/>
    <w:rsid w:val="00C12E56"/>
    <w:rsid w:val="00C14908"/>
    <w:rsid w:val="00C17E08"/>
    <w:rsid w:val="00C27773"/>
    <w:rsid w:val="00C27992"/>
    <w:rsid w:val="00C3050A"/>
    <w:rsid w:val="00C34143"/>
    <w:rsid w:val="00C34F5E"/>
    <w:rsid w:val="00C3776B"/>
    <w:rsid w:val="00C417D8"/>
    <w:rsid w:val="00C46C0C"/>
    <w:rsid w:val="00C478F0"/>
    <w:rsid w:val="00C47A0D"/>
    <w:rsid w:val="00C50A5C"/>
    <w:rsid w:val="00C546E1"/>
    <w:rsid w:val="00C60B3F"/>
    <w:rsid w:val="00C61DCF"/>
    <w:rsid w:val="00C62330"/>
    <w:rsid w:val="00C638A9"/>
    <w:rsid w:val="00C63C10"/>
    <w:rsid w:val="00C66BA2"/>
    <w:rsid w:val="00C85FC8"/>
    <w:rsid w:val="00C870F6"/>
    <w:rsid w:val="00C93E89"/>
    <w:rsid w:val="00C93F14"/>
    <w:rsid w:val="00C95985"/>
    <w:rsid w:val="00CA0E65"/>
    <w:rsid w:val="00CA11C5"/>
    <w:rsid w:val="00CA1A50"/>
    <w:rsid w:val="00CA399B"/>
    <w:rsid w:val="00CA4DC7"/>
    <w:rsid w:val="00CA5551"/>
    <w:rsid w:val="00CA5CA1"/>
    <w:rsid w:val="00CB0338"/>
    <w:rsid w:val="00CB4A97"/>
    <w:rsid w:val="00CC02FE"/>
    <w:rsid w:val="00CC34BE"/>
    <w:rsid w:val="00CC5026"/>
    <w:rsid w:val="00CC68D0"/>
    <w:rsid w:val="00CD61B0"/>
    <w:rsid w:val="00CE44A1"/>
    <w:rsid w:val="00CE6B3A"/>
    <w:rsid w:val="00CF7406"/>
    <w:rsid w:val="00CF7996"/>
    <w:rsid w:val="00CF7A37"/>
    <w:rsid w:val="00D027CB"/>
    <w:rsid w:val="00D03F9A"/>
    <w:rsid w:val="00D0613C"/>
    <w:rsid w:val="00D06D51"/>
    <w:rsid w:val="00D123EC"/>
    <w:rsid w:val="00D15635"/>
    <w:rsid w:val="00D24991"/>
    <w:rsid w:val="00D43708"/>
    <w:rsid w:val="00D4478F"/>
    <w:rsid w:val="00D45CA0"/>
    <w:rsid w:val="00D50255"/>
    <w:rsid w:val="00D5479F"/>
    <w:rsid w:val="00D56954"/>
    <w:rsid w:val="00D62D86"/>
    <w:rsid w:val="00D64A62"/>
    <w:rsid w:val="00D66520"/>
    <w:rsid w:val="00D67035"/>
    <w:rsid w:val="00D76EB2"/>
    <w:rsid w:val="00D8187E"/>
    <w:rsid w:val="00D83879"/>
    <w:rsid w:val="00D84AE9"/>
    <w:rsid w:val="00D859BC"/>
    <w:rsid w:val="00DA1B80"/>
    <w:rsid w:val="00DA59B1"/>
    <w:rsid w:val="00DA69CF"/>
    <w:rsid w:val="00DC0188"/>
    <w:rsid w:val="00DC5DE3"/>
    <w:rsid w:val="00DC6382"/>
    <w:rsid w:val="00DC752C"/>
    <w:rsid w:val="00DD1E67"/>
    <w:rsid w:val="00DD289E"/>
    <w:rsid w:val="00DD3204"/>
    <w:rsid w:val="00DD5449"/>
    <w:rsid w:val="00DD7D41"/>
    <w:rsid w:val="00DE1FBA"/>
    <w:rsid w:val="00DE3415"/>
    <w:rsid w:val="00DE34CF"/>
    <w:rsid w:val="00DE6BEF"/>
    <w:rsid w:val="00DF4B39"/>
    <w:rsid w:val="00DF578F"/>
    <w:rsid w:val="00DF5BD7"/>
    <w:rsid w:val="00E022E3"/>
    <w:rsid w:val="00E112BD"/>
    <w:rsid w:val="00E126AA"/>
    <w:rsid w:val="00E134F9"/>
    <w:rsid w:val="00E13A6D"/>
    <w:rsid w:val="00E13EF2"/>
    <w:rsid w:val="00E13F3D"/>
    <w:rsid w:val="00E144D9"/>
    <w:rsid w:val="00E15258"/>
    <w:rsid w:val="00E16E88"/>
    <w:rsid w:val="00E21F2B"/>
    <w:rsid w:val="00E23B55"/>
    <w:rsid w:val="00E261E3"/>
    <w:rsid w:val="00E26B73"/>
    <w:rsid w:val="00E314FC"/>
    <w:rsid w:val="00E341B7"/>
    <w:rsid w:val="00E34898"/>
    <w:rsid w:val="00E34B21"/>
    <w:rsid w:val="00E36BE7"/>
    <w:rsid w:val="00E52A26"/>
    <w:rsid w:val="00E5321A"/>
    <w:rsid w:val="00E63074"/>
    <w:rsid w:val="00E70A91"/>
    <w:rsid w:val="00E71F91"/>
    <w:rsid w:val="00E72440"/>
    <w:rsid w:val="00E84FF7"/>
    <w:rsid w:val="00E93D90"/>
    <w:rsid w:val="00E96C4D"/>
    <w:rsid w:val="00EA102F"/>
    <w:rsid w:val="00EA1855"/>
    <w:rsid w:val="00EA6B11"/>
    <w:rsid w:val="00EB09B7"/>
    <w:rsid w:val="00EB191C"/>
    <w:rsid w:val="00EB2734"/>
    <w:rsid w:val="00EB2925"/>
    <w:rsid w:val="00EB2C64"/>
    <w:rsid w:val="00EB6E52"/>
    <w:rsid w:val="00EC5134"/>
    <w:rsid w:val="00EC7413"/>
    <w:rsid w:val="00ED12D5"/>
    <w:rsid w:val="00ED1745"/>
    <w:rsid w:val="00ED722C"/>
    <w:rsid w:val="00EE04EC"/>
    <w:rsid w:val="00EE6424"/>
    <w:rsid w:val="00EE651D"/>
    <w:rsid w:val="00EE7D7C"/>
    <w:rsid w:val="00EF2584"/>
    <w:rsid w:val="00EF6A2F"/>
    <w:rsid w:val="00EF784A"/>
    <w:rsid w:val="00F014C2"/>
    <w:rsid w:val="00F020AE"/>
    <w:rsid w:val="00F05B0F"/>
    <w:rsid w:val="00F05B16"/>
    <w:rsid w:val="00F11951"/>
    <w:rsid w:val="00F14446"/>
    <w:rsid w:val="00F16BA5"/>
    <w:rsid w:val="00F21389"/>
    <w:rsid w:val="00F22155"/>
    <w:rsid w:val="00F25D98"/>
    <w:rsid w:val="00F27EC3"/>
    <w:rsid w:val="00F300FB"/>
    <w:rsid w:val="00F34061"/>
    <w:rsid w:val="00F35F81"/>
    <w:rsid w:val="00F41C68"/>
    <w:rsid w:val="00F42C27"/>
    <w:rsid w:val="00F52EE5"/>
    <w:rsid w:val="00F6076E"/>
    <w:rsid w:val="00F7348B"/>
    <w:rsid w:val="00F7448B"/>
    <w:rsid w:val="00F81A58"/>
    <w:rsid w:val="00F9131F"/>
    <w:rsid w:val="00F96398"/>
    <w:rsid w:val="00FA18AC"/>
    <w:rsid w:val="00FA4DAD"/>
    <w:rsid w:val="00FA52C9"/>
    <w:rsid w:val="00FB18E5"/>
    <w:rsid w:val="00FB4CCC"/>
    <w:rsid w:val="00FB5805"/>
    <w:rsid w:val="00FB6386"/>
    <w:rsid w:val="00FC54C3"/>
    <w:rsid w:val="00FD11EA"/>
    <w:rsid w:val="00FD1FFC"/>
    <w:rsid w:val="00FD616D"/>
    <w:rsid w:val="00FD7B93"/>
    <w:rsid w:val="00FE027F"/>
    <w:rsid w:val="00FE2497"/>
    <w:rsid w:val="00FE6C05"/>
    <w:rsid w:val="00FE7806"/>
    <w:rsid w:val="00FF30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23223646">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45601942">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36144347">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6427527">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47291838">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596474756">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678998478">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28172681">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5.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D44C6-B073-468E-8638-83CAEE070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1417</Words>
  <Characters>8082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2024-10-03T14:36:00Z</dcterms:created>
  <dcterms:modified xsi:type="dcterms:W3CDTF">2024-10-03T14:36:00Z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(3)sz503Q2uwSrdcX+S/qp6d29ZSt+64HvtzThlIXCCnYS4qB7vLrTuFdjejX3UK592cZ1ufraa
ClN2UOSBMfAAHxkZcajkBWPHqJzKWe6qXsS4+DsYqNJnrnoCPaEyNd+PnppT64AaUWAiGvJ4
/fF5NcfgTo7iMh8YliYnNzV3B/kkCvO+hyX+WL/juaxy941bjMZ33l2klfDWaZFYJV8tdPW4
T99KZhnstGOw3Qnxz/</vt:lpwstr>
  </property>
  <property fmtid="{D5CDD505-2E9C-101B-9397-08002B2CF9AE}" pid="22" name="_2015_ms_pID_7253431">
    <vt:lpwstr>XKycjl0mNA8LD8CNqgvCUlAGiGBCcqsu5zHo8bAJPq+TE07QFNUEsn
tel8hSd6j8q6W+/82O7chdsrme/va+jl9fqYXKt6D3NrfwbcbOKHG3/sQQEwTl4H+oM8+qcd
YtQ8YWbsbsTpDdQdC+BkfN5p24kB4e5f+qL0QXd18EPk+S3Fi/Z6M22S8mLOggwuue7SMf0k
YiuQ+GqjTPKeo1sAimiTIcqY+yr0APOOk9OR</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1726641620</vt:lpwstr>
  </property>
</Properties>
</file>